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167B" w:rsidRDefault="0082167B">
      <w:r w:rsidRPr="00794EC0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0" o:spid="_x0000_i1025" type="#_x0000_t75" style="width:403.5pt;height:457.5pt;visibility:visible">
            <v:imagedata r:id="rId4" o:title=""/>
          </v:shape>
        </w:pict>
      </w:r>
    </w:p>
    <w:p w:rsidR="0082167B" w:rsidRDefault="0082167B">
      <w:r w:rsidRPr="00794EC0">
        <w:rPr>
          <w:noProof/>
          <w:lang w:eastAsia="ru-RU"/>
        </w:rPr>
        <w:pict>
          <v:shape id="Рисунок 2" o:spid="_x0000_i1026" type="#_x0000_t75" style="width:722.25pt;height:524.25pt;visibility:visible">
            <v:imagedata r:id="rId5" o:title=""/>
          </v:shape>
        </w:pict>
      </w:r>
    </w:p>
    <w:p w:rsidR="0082167B" w:rsidRDefault="0082167B">
      <w:r w:rsidRPr="00794EC0">
        <w:rPr>
          <w:noProof/>
          <w:lang w:eastAsia="ru-RU"/>
        </w:rPr>
        <w:pict>
          <v:shape id="Рисунок 3" o:spid="_x0000_i1027" type="#_x0000_t75" style="width:722.25pt;height:524.25pt;visibility:visible">
            <v:imagedata r:id="rId6" o:title=""/>
          </v:shape>
        </w:pict>
      </w:r>
    </w:p>
    <w:p w:rsidR="0082167B" w:rsidRDefault="0082167B">
      <w:r w:rsidRPr="00794EC0">
        <w:rPr>
          <w:noProof/>
          <w:lang w:eastAsia="ru-RU"/>
        </w:rPr>
        <w:pict>
          <v:shape id="Рисунок 4" o:spid="_x0000_i1028" type="#_x0000_t75" style="width:722.25pt;height:524.25pt;visibility:visible">
            <v:imagedata r:id="rId7" o:title=""/>
          </v:shape>
        </w:pict>
      </w:r>
    </w:p>
    <w:p w:rsidR="0082167B" w:rsidRDefault="0082167B">
      <w:r w:rsidRPr="00794EC0">
        <w:rPr>
          <w:noProof/>
          <w:lang w:eastAsia="ru-RU"/>
        </w:rPr>
        <w:pict>
          <v:shape id="Рисунок 5" o:spid="_x0000_i1029" type="#_x0000_t75" style="width:722.25pt;height:524.25pt;visibility:visible">
            <v:imagedata r:id="rId8" o:title=""/>
          </v:shape>
        </w:pict>
      </w:r>
    </w:p>
    <w:p w:rsidR="0082167B" w:rsidRDefault="0082167B">
      <w:r w:rsidRPr="00794EC0">
        <w:rPr>
          <w:noProof/>
          <w:lang w:eastAsia="ru-RU"/>
        </w:rPr>
        <w:pict>
          <v:shape id="Рисунок 6" o:spid="_x0000_i1030" type="#_x0000_t75" style="width:722.25pt;height:524.25pt;visibility:visible">
            <v:imagedata r:id="rId9" o:title=""/>
          </v:shape>
        </w:pict>
      </w:r>
    </w:p>
    <w:p w:rsidR="0082167B" w:rsidRDefault="0082167B">
      <w:r w:rsidRPr="00794EC0">
        <w:rPr>
          <w:noProof/>
          <w:lang w:eastAsia="ru-RU"/>
        </w:rPr>
        <w:pict>
          <v:shape id="Рисунок 7" o:spid="_x0000_i1031" type="#_x0000_t75" style="width:722.25pt;height:524.25pt;visibility:visible">
            <v:imagedata r:id="rId10" o:title=""/>
          </v:shape>
        </w:pict>
      </w:r>
    </w:p>
    <w:p w:rsidR="0082167B" w:rsidRDefault="0082167B">
      <w:r w:rsidRPr="00794EC0">
        <w:rPr>
          <w:noProof/>
          <w:lang w:eastAsia="ru-RU"/>
        </w:rPr>
        <w:pict>
          <v:shape id="Рисунок 8" o:spid="_x0000_i1032" type="#_x0000_t75" style="width:722.25pt;height:524.25pt;visibility:visible">
            <v:imagedata r:id="rId11" o:title=""/>
          </v:shape>
        </w:pict>
      </w:r>
    </w:p>
    <w:p w:rsidR="0082167B" w:rsidRDefault="0082167B">
      <w:r w:rsidRPr="00794EC0">
        <w:rPr>
          <w:noProof/>
          <w:lang w:eastAsia="ru-RU"/>
        </w:rPr>
        <w:pict>
          <v:shape id="Рисунок 11" o:spid="_x0000_i1033" type="#_x0000_t75" style="width:408.75pt;height:495.75pt;visibility:visible">
            <v:imagedata r:id="rId12" o:title=""/>
          </v:shape>
        </w:pict>
      </w:r>
    </w:p>
    <w:sectPr w:rsidR="0082167B" w:rsidSect="00F67910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67910"/>
    <w:rsid w:val="0017467C"/>
    <w:rsid w:val="001B5E3E"/>
    <w:rsid w:val="00264D71"/>
    <w:rsid w:val="0031586C"/>
    <w:rsid w:val="007330F9"/>
    <w:rsid w:val="00794EC0"/>
    <w:rsid w:val="0082167B"/>
    <w:rsid w:val="008471A0"/>
    <w:rsid w:val="008B27D6"/>
    <w:rsid w:val="00F679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5E3E"/>
    <w:pPr>
      <w:spacing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6791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6791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</TotalTime>
  <Pages>9</Pages>
  <Words>2</Words>
  <Characters>16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Denisova</dc:creator>
  <cp:keywords/>
  <dc:description/>
  <cp:lastModifiedBy>Самат</cp:lastModifiedBy>
  <cp:revision>3</cp:revision>
  <dcterms:created xsi:type="dcterms:W3CDTF">2014-02-26T14:16:00Z</dcterms:created>
  <dcterms:modified xsi:type="dcterms:W3CDTF">2016-07-12T17:44:00Z</dcterms:modified>
</cp:coreProperties>
</file>